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DE1" w:rsidRDefault="00AF4DE1" w:rsidP="00AF4D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Sibyl de ASTON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:rsidR="00AF4DE1" w:rsidRDefault="00AF4DE1" w:rsidP="00AF4D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4DE1" w:rsidRDefault="00AF4DE1" w:rsidP="00AF4D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4DE1" w:rsidRDefault="00AF4DE1" w:rsidP="00AF4D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Richard Baker of Coleshill.</w:t>
      </w:r>
    </w:p>
    <w:p w:rsidR="00AF4DE1" w:rsidRDefault="00AF4DE1" w:rsidP="00AF4DE1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http://aalt.law.uh.edu/Indices/CP40Indices/CP40no888Pl.htm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)</w:t>
      </w:r>
    </w:p>
    <w:p w:rsidR="00AF4DE1" w:rsidRDefault="00AF4DE1" w:rsidP="00AF4DE1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AF4DE1" w:rsidRPr="00AF4DE1" w:rsidRDefault="00AF4DE1" w:rsidP="00AF4DE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F4DE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 = Thomas de Aston(q.v.).   (ibid.)</w:t>
      </w:r>
    </w:p>
    <w:p w:rsidR="00AF4DE1" w:rsidRPr="00AF4DE1" w:rsidRDefault="00AF4DE1" w:rsidP="00AF4DE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bookmarkEnd w:id="0"/>
    </w:p>
    <w:p w:rsidR="00AF4DE1" w:rsidRPr="00AF4DE1" w:rsidRDefault="00AF4DE1" w:rsidP="00AF4DE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F4DE1" w:rsidRDefault="00AF4DE1" w:rsidP="00AF4D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F4DE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1484</w:t>
      </w:r>
      <w:r w:rsidRPr="00AF4DE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Robert Baker of Coventry(q.v.) brought a plaint of debt against them, </w:t>
      </w:r>
    </w:p>
    <w:p w:rsidR="00AF4DE1" w:rsidRDefault="00AF4DE1" w:rsidP="00AF4D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as administrators of Richard Baker of Coleshill, and John Crosse of</w:t>
      </w:r>
    </w:p>
    <w:p w:rsidR="00AF4DE1" w:rsidRDefault="00AF4DE1" w:rsidP="00AF4D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Coleshill(q.v.).  (ibid.)</w:t>
      </w:r>
    </w:p>
    <w:p w:rsidR="00AF4DE1" w:rsidRDefault="00AF4DE1" w:rsidP="00AF4D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4DE1" w:rsidRDefault="00AF4DE1" w:rsidP="00AF4D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4DE1" w:rsidRDefault="00AF4DE1" w:rsidP="00AF4D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DE1" w:rsidRDefault="00AF4DE1" w:rsidP="00564E3C">
      <w:pPr>
        <w:spacing w:after="0" w:line="240" w:lineRule="auto"/>
      </w:pPr>
      <w:r>
        <w:separator/>
      </w:r>
    </w:p>
  </w:endnote>
  <w:endnote w:type="continuationSeparator" w:id="0">
    <w:p w:rsidR="00AF4DE1" w:rsidRDefault="00AF4DE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F4DE1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DE1" w:rsidRDefault="00AF4DE1" w:rsidP="00564E3C">
      <w:pPr>
        <w:spacing w:after="0" w:line="240" w:lineRule="auto"/>
      </w:pPr>
      <w:r>
        <w:separator/>
      </w:r>
    </w:p>
  </w:footnote>
  <w:footnote w:type="continuationSeparator" w:id="0">
    <w:p w:rsidR="00AF4DE1" w:rsidRDefault="00AF4DE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DE1"/>
    <w:rsid w:val="00372DC6"/>
    <w:rsid w:val="00564E3C"/>
    <w:rsid w:val="0064591D"/>
    <w:rsid w:val="00AF4DE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F33C23-EC14-476A-89B3-FF755B44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F4D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2016-02-07T19:27:00Z</dcterms:created>
  <dcterms:modified xsi:type="dcterms:W3CDTF">2016-02-07T19:28:00Z</dcterms:modified>
</cp:coreProperties>
</file>